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1802D" w14:textId="77777777" w:rsidR="009B24FF" w:rsidRDefault="009B24FF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16528F25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7BEF187C" w14:textId="630DB8E2" w:rsidR="00637649" w:rsidRPr="00046B37" w:rsidRDefault="00637649" w:rsidP="0063764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F79646" w:themeColor="accent6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1E8B3A98" w14:textId="2B293BAE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5E53A246" w14:textId="77777777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49853517" w14:textId="67E3530E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520F32EC" w14:textId="77777777" w:rsidTr="00B61560">
        <w:trPr>
          <w:cantSplit/>
        </w:trPr>
        <w:tc>
          <w:tcPr>
            <w:tcW w:w="794" w:type="dxa"/>
            <w:vAlign w:val="center"/>
          </w:tcPr>
          <w:p w14:paraId="784A4578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4"/>
          </w:tcPr>
          <w:p w14:paraId="5458144A" w14:textId="5E3ED11F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698097E0" w14:textId="77777777" w:rsidTr="00B61560">
        <w:trPr>
          <w:cantSplit/>
        </w:trPr>
        <w:tc>
          <w:tcPr>
            <w:tcW w:w="794" w:type="dxa"/>
          </w:tcPr>
          <w:p w14:paraId="2C2171FC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A1E99C1" w14:textId="7777777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22FD4659" w14:textId="7FFEC933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50B279A0" w14:textId="77777777" w:rsidTr="00B61560">
        <w:trPr>
          <w:cantSplit/>
        </w:trPr>
        <w:tc>
          <w:tcPr>
            <w:tcW w:w="794" w:type="dxa"/>
          </w:tcPr>
          <w:p w14:paraId="054F5A86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0507A9B" w14:textId="7777777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3A7C616E" w14:textId="6C799785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2033F715" w14:textId="77777777" w:rsidTr="00B61560">
        <w:trPr>
          <w:cantSplit/>
        </w:trPr>
        <w:tc>
          <w:tcPr>
            <w:tcW w:w="794" w:type="dxa"/>
          </w:tcPr>
          <w:p w14:paraId="69F0BF99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3F32D91" w14:textId="7777777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3327FD7A" w14:textId="0FB6BC09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3C8D7348" w14:textId="77777777" w:rsidTr="00B61560">
        <w:trPr>
          <w:cantSplit/>
        </w:trPr>
        <w:tc>
          <w:tcPr>
            <w:tcW w:w="794" w:type="dxa"/>
          </w:tcPr>
          <w:p w14:paraId="049A983B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39CEBA5E" w14:textId="7777777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4AD0850F" w14:textId="70585C5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1EBDB761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198C5B0A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388D45DB" w14:textId="7777777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637649" w:rsidRPr="005460F2" w14:paraId="5E2A9C28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6F30CF64" w14:textId="77777777" w:rsidR="00637649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3E911049" w14:textId="7777777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3B589FE" w14:textId="77777777" w:rsidR="00362C71" w:rsidRDefault="00362C71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67B987D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2C89711C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4E95A443" w14:textId="2911CEB7" w:rsidR="00637649" w:rsidRPr="00046B37" w:rsidRDefault="00637649" w:rsidP="0063764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F79646" w:themeColor="accent6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5DCB88A9" w14:textId="025EB121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6446B1EE" w14:textId="612E665F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0724DEF1" w14:textId="4C1A3473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041246B9" w14:textId="77777777" w:rsidTr="00B61560">
        <w:trPr>
          <w:cantSplit/>
        </w:trPr>
        <w:tc>
          <w:tcPr>
            <w:tcW w:w="794" w:type="dxa"/>
            <w:vAlign w:val="center"/>
          </w:tcPr>
          <w:p w14:paraId="2FC5036F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4"/>
          </w:tcPr>
          <w:p w14:paraId="34217F02" w14:textId="53B096D7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659BBD0E" w14:textId="77777777" w:rsidTr="00B61560">
        <w:trPr>
          <w:cantSplit/>
        </w:trPr>
        <w:tc>
          <w:tcPr>
            <w:tcW w:w="794" w:type="dxa"/>
          </w:tcPr>
          <w:p w14:paraId="4C2FD643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23BA4E0" w14:textId="7777777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25310BBB" w14:textId="79B5ABA8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703C4472" w14:textId="77777777" w:rsidTr="00B61560">
        <w:trPr>
          <w:cantSplit/>
        </w:trPr>
        <w:tc>
          <w:tcPr>
            <w:tcW w:w="794" w:type="dxa"/>
          </w:tcPr>
          <w:p w14:paraId="22B09DCD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CA28189" w14:textId="7777777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31504A39" w14:textId="498739A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5C618071" w14:textId="77777777" w:rsidTr="00B61560">
        <w:trPr>
          <w:cantSplit/>
        </w:trPr>
        <w:tc>
          <w:tcPr>
            <w:tcW w:w="794" w:type="dxa"/>
          </w:tcPr>
          <w:p w14:paraId="531ABE27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43FDB802" w14:textId="7777777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7788F665" w14:textId="63BB8B9D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2971F0A5" w14:textId="77777777" w:rsidTr="00B61560">
        <w:trPr>
          <w:cantSplit/>
        </w:trPr>
        <w:tc>
          <w:tcPr>
            <w:tcW w:w="794" w:type="dxa"/>
          </w:tcPr>
          <w:p w14:paraId="238963B7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8C33633" w14:textId="7777777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240330C0" w14:textId="2CE7FEF9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5CED1DCE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1329BAF1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42F57097" w14:textId="7777777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637649" w:rsidRPr="005460F2" w14:paraId="419A3E33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0F9D5695" w14:textId="77777777" w:rsidR="00637649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220F5771" w14:textId="7777777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551148D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28E3FE3" w14:textId="77777777" w:rsidR="004E3D5A" w:rsidRDefault="004E3D5A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5AA0F6CA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4635B910" w14:textId="0D23F381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16096D3D" w14:textId="396CDCB3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02B06926" w14:textId="743277C2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44BE7BD2" w14:textId="749C0E50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55B4C9D8" w14:textId="77777777" w:rsidTr="00B61560">
        <w:trPr>
          <w:cantSplit/>
        </w:trPr>
        <w:tc>
          <w:tcPr>
            <w:tcW w:w="794" w:type="dxa"/>
            <w:vAlign w:val="center"/>
          </w:tcPr>
          <w:p w14:paraId="6C288982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4"/>
          </w:tcPr>
          <w:p w14:paraId="6A30302B" w14:textId="7D9BC921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02AF5AE3" w14:textId="77777777" w:rsidTr="00B61560">
        <w:trPr>
          <w:cantSplit/>
        </w:trPr>
        <w:tc>
          <w:tcPr>
            <w:tcW w:w="794" w:type="dxa"/>
          </w:tcPr>
          <w:p w14:paraId="13B056B6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EFB4587" w14:textId="36266E82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38A73BD6" w14:textId="7B6A4A63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637649" w:rsidRPr="005460F2" w14:paraId="12050B1E" w14:textId="77777777" w:rsidTr="00B61560">
        <w:trPr>
          <w:cantSplit/>
        </w:trPr>
        <w:tc>
          <w:tcPr>
            <w:tcW w:w="794" w:type="dxa"/>
          </w:tcPr>
          <w:p w14:paraId="1C3E5749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EA7546E" w14:textId="2BEA5148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145EC054" w14:textId="573D08FA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4FA34799" w14:textId="77777777" w:rsidTr="00B61560">
        <w:trPr>
          <w:cantSplit/>
        </w:trPr>
        <w:tc>
          <w:tcPr>
            <w:tcW w:w="794" w:type="dxa"/>
          </w:tcPr>
          <w:p w14:paraId="66884501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4CC1FAB" w14:textId="7C25E5C9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75E79099" w14:textId="54ED42E2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32FC748A" w14:textId="77777777" w:rsidTr="00B61560">
        <w:trPr>
          <w:cantSplit/>
        </w:trPr>
        <w:tc>
          <w:tcPr>
            <w:tcW w:w="794" w:type="dxa"/>
          </w:tcPr>
          <w:p w14:paraId="45FEA8E6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5A2641C" w14:textId="02F6DDF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51E756DE" w14:textId="53ADFA83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37144321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1A0FAF92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66CF3AEB" w14:textId="7777777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637649" w:rsidRPr="005460F2" w14:paraId="2F939209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1F602933" w14:textId="77777777" w:rsidR="00637649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471945B2" w14:textId="7777777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562AFA" w14:textId="77777777" w:rsidR="00AC162A" w:rsidRDefault="00AC162A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256FD892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43BB8C24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lastRenderedPageBreak/>
              <w:t>*</w:t>
            </w:r>
          </w:p>
        </w:tc>
        <w:tc>
          <w:tcPr>
            <w:tcW w:w="5419" w:type="dxa"/>
            <w:gridSpan w:val="2"/>
          </w:tcPr>
          <w:p w14:paraId="0CFC1A52" w14:textId="304E57B8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3E8A7C14" w14:textId="25175C32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61C6DF42" w14:textId="0C38C14F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2DC197F6" w14:textId="77777777" w:rsidTr="00B61560">
        <w:trPr>
          <w:cantSplit/>
        </w:trPr>
        <w:tc>
          <w:tcPr>
            <w:tcW w:w="794" w:type="dxa"/>
            <w:vAlign w:val="center"/>
          </w:tcPr>
          <w:p w14:paraId="4ED41A9A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4"/>
          </w:tcPr>
          <w:p w14:paraId="3A0D5D50" w14:textId="16F34A99" w:rsidR="00637649" w:rsidRPr="006B260B" w:rsidRDefault="00637649" w:rsidP="00637649">
            <w:pPr>
              <w:rPr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3C877E0C" w14:textId="77777777" w:rsidTr="00B61560">
        <w:trPr>
          <w:cantSplit/>
        </w:trPr>
        <w:tc>
          <w:tcPr>
            <w:tcW w:w="794" w:type="dxa"/>
          </w:tcPr>
          <w:p w14:paraId="76EF804C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D19CBD5" w14:textId="1B8D511B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41AD9DB2" w14:textId="176D2731" w:rsidR="00637649" w:rsidRPr="006B260B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637649" w:rsidRPr="005460F2" w14:paraId="55F9590A" w14:textId="77777777" w:rsidTr="00B61560">
        <w:trPr>
          <w:cantSplit/>
        </w:trPr>
        <w:tc>
          <w:tcPr>
            <w:tcW w:w="794" w:type="dxa"/>
          </w:tcPr>
          <w:p w14:paraId="34FB57AB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295F15A3" w14:textId="010116A1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3FCDD1E0" w14:textId="21CDD33D" w:rsidR="00637649" w:rsidRPr="006B260B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637649" w:rsidRPr="005460F2" w14:paraId="36ACB5A9" w14:textId="77777777" w:rsidTr="00B61560">
        <w:trPr>
          <w:cantSplit/>
        </w:trPr>
        <w:tc>
          <w:tcPr>
            <w:tcW w:w="794" w:type="dxa"/>
          </w:tcPr>
          <w:p w14:paraId="59D9A63A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0DCAF7DC" w14:textId="2167D674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3E935EE8" w14:textId="279ADD0F" w:rsidR="00637649" w:rsidRPr="006B260B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rtl/>
                <w:lang w:val="en-GB"/>
              </w:rPr>
            </w:pPr>
          </w:p>
        </w:tc>
      </w:tr>
      <w:tr w:rsidR="00637649" w:rsidRPr="005460F2" w14:paraId="426686CA" w14:textId="77777777" w:rsidTr="00B61560">
        <w:trPr>
          <w:cantSplit/>
        </w:trPr>
        <w:tc>
          <w:tcPr>
            <w:tcW w:w="794" w:type="dxa"/>
          </w:tcPr>
          <w:p w14:paraId="1AC1E3E5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B509751" w14:textId="7C2A7826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7DC9D111" w14:textId="04504750" w:rsidR="00637649" w:rsidRPr="006B260B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rtl/>
                <w:lang w:val="en-GB"/>
              </w:rPr>
            </w:pPr>
          </w:p>
        </w:tc>
      </w:tr>
      <w:tr w:rsidR="006248BE" w:rsidRPr="005460F2" w14:paraId="72DD4AB8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724DD8E8" w14:textId="77777777" w:rsidR="006248BE" w:rsidRPr="005460F2" w:rsidRDefault="006248BE" w:rsidP="006248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2F874135" w14:textId="77777777" w:rsidR="006248BE" w:rsidRPr="005460F2" w:rsidRDefault="006248BE" w:rsidP="006248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6248BE" w:rsidRPr="005460F2" w14:paraId="6CC5F453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2E886516" w14:textId="77777777" w:rsidR="006248BE" w:rsidRDefault="006248BE" w:rsidP="006248B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419ADABA" w14:textId="77777777" w:rsidR="006248BE" w:rsidRPr="005460F2" w:rsidRDefault="006248BE" w:rsidP="006248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13AFD6E" w14:textId="77777777" w:rsidR="008174F2" w:rsidRDefault="008174F2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3954C885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4F192061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11FC04A8" w14:textId="52AE4B19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0C4B50B0" w14:textId="7760837A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4063377F" w14:textId="4CA0D243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17255521" w14:textId="77777777" w:rsidTr="00B61560">
        <w:trPr>
          <w:cantSplit/>
        </w:trPr>
        <w:tc>
          <w:tcPr>
            <w:tcW w:w="794" w:type="dxa"/>
            <w:vAlign w:val="center"/>
          </w:tcPr>
          <w:p w14:paraId="049D77CD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4"/>
          </w:tcPr>
          <w:p w14:paraId="2809B303" w14:textId="697A842D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39600BE8" w14:textId="77777777" w:rsidTr="00B61560">
        <w:trPr>
          <w:cantSplit/>
        </w:trPr>
        <w:tc>
          <w:tcPr>
            <w:tcW w:w="794" w:type="dxa"/>
          </w:tcPr>
          <w:p w14:paraId="0E3FA111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3A12C6FE" w14:textId="1EBD6D31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7D68D27D" w14:textId="6412B85B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042E0A13" w14:textId="77777777" w:rsidTr="00B61560">
        <w:trPr>
          <w:cantSplit/>
        </w:trPr>
        <w:tc>
          <w:tcPr>
            <w:tcW w:w="794" w:type="dxa"/>
          </w:tcPr>
          <w:p w14:paraId="34B59EEB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369E7CD5" w14:textId="116FCE52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7927BA96" w14:textId="094ADF55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485097EB" w14:textId="77777777" w:rsidTr="00B61560">
        <w:trPr>
          <w:cantSplit/>
        </w:trPr>
        <w:tc>
          <w:tcPr>
            <w:tcW w:w="794" w:type="dxa"/>
          </w:tcPr>
          <w:p w14:paraId="75453EDC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7C897474" w14:textId="2D9239AA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40459421" w14:textId="5DBAEC92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2452E2A1" w14:textId="77777777" w:rsidTr="00B61560">
        <w:trPr>
          <w:cantSplit/>
        </w:trPr>
        <w:tc>
          <w:tcPr>
            <w:tcW w:w="794" w:type="dxa"/>
          </w:tcPr>
          <w:p w14:paraId="56E0FBB8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025AA86" w14:textId="4F4F8EE5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100B80A5" w14:textId="3A29C2C1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E75D2" w:rsidRPr="005460F2" w14:paraId="2D8B597E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1ACD062B" w14:textId="77777777" w:rsidR="00AE75D2" w:rsidRPr="005460F2" w:rsidRDefault="00AE75D2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467264A1" w14:textId="77777777" w:rsidR="00AE75D2" w:rsidRPr="005460F2" w:rsidRDefault="00AE75D2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AE75D2" w:rsidRPr="005460F2" w14:paraId="79BE1173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55F50AEB" w14:textId="77777777" w:rsidR="00AE75D2" w:rsidRDefault="00AE75D2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34B0B289" w14:textId="77777777" w:rsidR="00AE75D2" w:rsidRPr="005460F2" w:rsidRDefault="00AE75D2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BB06743" w14:textId="77777777" w:rsidR="00AE75D2" w:rsidRDefault="00AE75D2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512F7687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097619D5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12C9C577" w14:textId="6E5A95FE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61A92BD6" w14:textId="41EC7E7A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3203A721" w14:textId="28BCEE15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547AECEE" w14:textId="77777777" w:rsidTr="00B61560">
        <w:trPr>
          <w:cantSplit/>
        </w:trPr>
        <w:tc>
          <w:tcPr>
            <w:tcW w:w="794" w:type="dxa"/>
            <w:vAlign w:val="center"/>
          </w:tcPr>
          <w:p w14:paraId="24E2F535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4"/>
          </w:tcPr>
          <w:p w14:paraId="31E5B5C4" w14:textId="54DEC76D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5A41A51A" w14:textId="77777777" w:rsidTr="00B61560">
        <w:trPr>
          <w:cantSplit/>
        </w:trPr>
        <w:tc>
          <w:tcPr>
            <w:tcW w:w="794" w:type="dxa"/>
          </w:tcPr>
          <w:p w14:paraId="0AE0404E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80F9BA5" w14:textId="6138CD52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69D2E254" w14:textId="5B29A492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6DAD36B8" w14:textId="77777777" w:rsidTr="00B61560">
        <w:trPr>
          <w:cantSplit/>
        </w:trPr>
        <w:tc>
          <w:tcPr>
            <w:tcW w:w="794" w:type="dxa"/>
          </w:tcPr>
          <w:p w14:paraId="2367C890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F86084A" w14:textId="4E2208E8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33F8DFC4" w14:textId="0ABC9183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04756F60" w14:textId="77777777" w:rsidTr="00B61560">
        <w:trPr>
          <w:cantSplit/>
        </w:trPr>
        <w:tc>
          <w:tcPr>
            <w:tcW w:w="794" w:type="dxa"/>
          </w:tcPr>
          <w:p w14:paraId="29192CDA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45DA7259" w14:textId="18CE9D99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6861A149" w14:textId="4980B11A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00CAD401" w14:textId="77777777" w:rsidTr="00B61560">
        <w:trPr>
          <w:cantSplit/>
        </w:trPr>
        <w:tc>
          <w:tcPr>
            <w:tcW w:w="794" w:type="dxa"/>
          </w:tcPr>
          <w:p w14:paraId="283E6109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7C1D61B8" w14:textId="33730760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0E3ACCAD" w14:textId="5EEEB8F4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E75D2" w:rsidRPr="005460F2" w14:paraId="6BDFCCCB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0033E4F6" w14:textId="77777777" w:rsidR="00AE75D2" w:rsidRPr="005460F2" w:rsidRDefault="00AE75D2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61E3667E" w14:textId="77777777" w:rsidR="00AE75D2" w:rsidRPr="005460F2" w:rsidRDefault="00AE75D2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AE75D2" w:rsidRPr="005460F2" w14:paraId="72CCD461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03C07419" w14:textId="77777777" w:rsidR="00AE75D2" w:rsidRDefault="00AE75D2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09328960" w14:textId="77777777" w:rsidR="00AE75D2" w:rsidRPr="005460F2" w:rsidRDefault="00AE75D2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6FC8965" w14:textId="77777777" w:rsidR="00AE75D2" w:rsidRDefault="00AE75D2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51E97CE9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112FC0C9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lastRenderedPageBreak/>
              <w:t>*</w:t>
            </w:r>
          </w:p>
        </w:tc>
        <w:tc>
          <w:tcPr>
            <w:tcW w:w="5419" w:type="dxa"/>
            <w:gridSpan w:val="2"/>
          </w:tcPr>
          <w:p w14:paraId="7003915E" w14:textId="6D192931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53ECC5BF" w14:textId="499E2013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3D6B214E" w14:textId="52415EBB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23981BB4" w14:textId="77777777" w:rsidTr="00B61560">
        <w:trPr>
          <w:cantSplit/>
        </w:trPr>
        <w:tc>
          <w:tcPr>
            <w:tcW w:w="794" w:type="dxa"/>
            <w:vAlign w:val="center"/>
          </w:tcPr>
          <w:p w14:paraId="0569CCBE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4"/>
          </w:tcPr>
          <w:p w14:paraId="46E03D2F" w14:textId="02F8F890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42EB9CA2" w14:textId="77777777" w:rsidTr="00B61560">
        <w:trPr>
          <w:cantSplit/>
        </w:trPr>
        <w:tc>
          <w:tcPr>
            <w:tcW w:w="794" w:type="dxa"/>
          </w:tcPr>
          <w:p w14:paraId="1D6B83E3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40AF577C" w14:textId="3B39E8DB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21BBF67B" w14:textId="37A6FEF0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4B881F63" w14:textId="77777777" w:rsidTr="00B61560">
        <w:trPr>
          <w:cantSplit/>
        </w:trPr>
        <w:tc>
          <w:tcPr>
            <w:tcW w:w="794" w:type="dxa"/>
          </w:tcPr>
          <w:p w14:paraId="63E4C56C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A76A084" w14:textId="3711A91F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13F8D175" w14:textId="3B91EBD2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676F1162" w14:textId="77777777" w:rsidTr="00B61560">
        <w:trPr>
          <w:cantSplit/>
        </w:trPr>
        <w:tc>
          <w:tcPr>
            <w:tcW w:w="794" w:type="dxa"/>
          </w:tcPr>
          <w:p w14:paraId="40290769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010E16F3" w14:textId="60827206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1493068D" w14:textId="075D44FF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4A2F4E69" w14:textId="77777777" w:rsidTr="00B61560">
        <w:trPr>
          <w:cantSplit/>
        </w:trPr>
        <w:tc>
          <w:tcPr>
            <w:tcW w:w="794" w:type="dxa"/>
          </w:tcPr>
          <w:p w14:paraId="2AFAD0DB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732B2118" w14:textId="6BC02470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58A1971E" w14:textId="4542BEB2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E204F" w:rsidRPr="005460F2" w14:paraId="406B6E7A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13DFFD4C" w14:textId="77777777" w:rsidR="00AE204F" w:rsidRPr="005460F2" w:rsidRDefault="00AE204F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1304F659" w14:textId="77777777" w:rsidR="00AE204F" w:rsidRPr="005460F2" w:rsidRDefault="00AE204F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AE204F" w:rsidRPr="005460F2" w14:paraId="6A84DCD6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747A165C" w14:textId="77777777" w:rsidR="00AE204F" w:rsidRDefault="00AE204F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0AB8B1AC" w14:textId="77777777" w:rsidR="00AE204F" w:rsidRPr="005460F2" w:rsidRDefault="00AE204F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618F748" w14:textId="77777777" w:rsidR="00AE204F" w:rsidRDefault="00AE204F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3DEE6351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06D32A1A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6E02C99C" w14:textId="1027C7A8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7BFD5F47" w14:textId="1BEFFB6C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423D1F81" w14:textId="608D0D10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02C9ED43" w14:textId="77777777" w:rsidTr="00B61560">
        <w:trPr>
          <w:cantSplit/>
        </w:trPr>
        <w:tc>
          <w:tcPr>
            <w:tcW w:w="794" w:type="dxa"/>
            <w:vAlign w:val="center"/>
          </w:tcPr>
          <w:p w14:paraId="7D64F0E4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4"/>
          </w:tcPr>
          <w:p w14:paraId="247A4C32" w14:textId="5A672D8D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6FE7ABAD" w14:textId="77777777" w:rsidTr="00B61560">
        <w:trPr>
          <w:cantSplit/>
        </w:trPr>
        <w:tc>
          <w:tcPr>
            <w:tcW w:w="794" w:type="dxa"/>
          </w:tcPr>
          <w:p w14:paraId="179FE7AD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C87A480" w14:textId="3C6BD568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2ABEAC60" w14:textId="0FE6CE4D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50E15AE5" w14:textId="77777777" w:rsidTr="00B61560">
        <w:trPr>
          <w:cantSplit/>
        </w:trPr>
        <w:tc>
          <w:tcPr>
            <w:tcW w:w="794" w:type="dxa"/>
          </w:tcPr>
          <w:p w14:paraId="25B1ECA8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35D0B695" w14:textId="212DEA1B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22F94BE5" w14:textId="797AD06B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241E0691" w14:textId="77777777" w:rsidTr="00B61560">
        <w:trPr>
          <w:cantSplit/>
        </w:trPr>
        <w:tc>
          <w:tcPr>
            <w:tcW w:w="794" w:type="dxa"/>
          </w:tcPr>
          <w:p w14:paraId="7068E0B3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0281273F" w14:textId="7DEFC21A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2FCB44E0" w14:textId="71F6530F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55AA5173" w14:textId="77777777" w:rsidTr="00B61560">
        <w:trPr>
          <w:cantSplit/>
        </w:trPr>
        <w:tc>
          <w:tcPr>
            <w:tcW w:w="794" w:type="dxa"/>
          </w:tcPr>
          <w:p w14:paraId="2EEEB434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6840C54" w14:textId="718A9685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62D9B965" w14:textId="6CBD7189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320B8" w:rsidRPr="005460F2" w14:paraId="2947E9A4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020388FD" w14:textId="77777777" w:rsidR="005320B8" w:rsidRPr="005460F2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5CAB0E13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5320B8" w:rsidRPr="005460F2" w14:paraId="7C511CC1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46DAF0ED" w14:textId="77777777" w:rsidR="005320B8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58597E5A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C9250E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2DFA399C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159F5731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1CE0A2C2" w14:textId="57B650D7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70D0A98A" w14:textId="51793C07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100514C3" w14:textId="3300ABDD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69894E66" w14:textId="77777777" w:rsidTr="00B61560">
        <w:trPr>
          <w:cantSplit/>
        </w:trPr>
        <w:tc>
          <w:tcPr>
            <w:tcW w:w="794" w:type="dxa"/>
            <w:vAlign w:val="center"/>
          </w:tcPr>
          <w:p w14:paraId="7380D50F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4"/>
          </w:tcPr>
          <w:p w14:paraId="307A93EA" w14:textId="6C42F954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5817BCE2" w14:textId="77777777" w:rsidTr="00B61560">
        <w:trPr>
          <w:cantSplit/>
        </w:trPr>
        <w:tc>
          <w:tcPr>
            <w:tcW w:w="794" w:type="dxa"/>
          </w:tcPr>
          <w:p w14:paraId="53918974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152FE49" w14:textId="78422DAD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37F1F383" w14:textId="1DDF34BE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05360B33" w14:textId="77777777" w:rsidTr="00B61560">
        <w:trPr>
          <w:cantSplit/>
        </w:trPr>
        <w:tc>
          <w:tcPr>
            <w:tcW w:w="794" w:type="dxa"/>
          </w:tcPr>
          <w:p w14:paraId="21B61134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0BECF55" w14:textId="2403995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1324C8BF" w14:textId="391E6304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406C6E91" w14:textId="77777777" w:rsidTr="00B61560">
        <w:trPr>
          <w:cantSplit/>
        </w:trPr>
        <w:tc>
          <w:tcPr>
            <w:tcW w:w="794" w:type="dxa"/>
          </w:tcPr>
          <w:p w14:paraId="055865C5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2B44D98F" w14:textId="1210FBA8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0B5B1620" w14:textId="30930BD6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7998B156" w14:textId="77777777" w:rsidTr="00B61560">
        <w:trPr>
          <w:cantSplit/>
        </w:trPr>
        <w:tc>
          <w:tcPr>
            <w:tcW w:w="794" w:type="dxa"/>
          </w:tcPr>
          <w:p w14:paraId="1ADA7935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4A68B980" w14:textId="0C426F4E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2EA135C6" w14:textId="6BB4BF34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5320B8" w:rsidRPr="005460F2" w14:paraId="72906B87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71D82A39" w14:textId="77777777" w:rsidR="005320B8" w:rsidRPr="005460F2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0CD8C1D3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5320B8" w:rsidRPr="005460F2" w14:paraId="6FBAE540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297A1CDF" w14:textId="77777777" w:rsidR="005320B8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4CB2502E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FF9C1B5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3FA15A63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5B892786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lastRenderedPageBreak/>
              <w:t>*</w:t>
            </w:r>
          </w:p>
        </w:tc>
        <w:tc>
          <w:tcPr>
            <w:tcW w:w="5419" w:type="dxa"/>
            <w:gridSpan w:val="2"/>
          </w:tcPr>
          <w:p w14:paraId="37BE39BD" w14:textId="4C0AA3F4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17B9DD62" w14:textId="7B6BF547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506EA449" w14:textId="77AD9FAC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0D1358A7" w14:textId="77777777" w:rsidTr="00B61560">
        <w:trPr>
          <w:cantSplit/>
        </w:trPr>
        <w:tc>
          <w:tcPr>
            <w:tcW w:w="794" w:type="dxa"/>
            <w:vAlign w:val="center"/>
          </w:tcPr>
          <w:p w14:paraId="2C1567F3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4"/>
          </w:tcPr>
          <w:p w14:paraId="4C41A2E7" w14:textId="7FB4FDEC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3E0C8207" w14:textId="77777777" w:rsidTr="00B61560">
        <w:trPr>
          <w:cantSplit/>
        </w:trPr>
        <w:tc>
          <w:tcPr>
            <w:tcW w:w="794" w:type="dxa"/>
          </w:tcPr>
          <w:p w14:paraId="3A3CC540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48680623" w14:textId="51854AB9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59C0370B" w14:textId="01907AAB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20018060" w14:textId="77777777" w:rsidTr="00B61560">
        <w:trPr>
          <w:cantSplit/>
        </w:trPr>
        <w:tc>
          <w:tcPr>
            <w:tcW w:w="794" w:type="dxa"/>
          </w:tcPr>
          <w:p w14:paraId="00E52901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7262B266" w14:textId="153F5519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4F62E53F" w14:textId="39B06F8B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3989304C" w14:textId="77777777" w:rsidTr="00B61560">
        <w:trPr>
          <w:cantSplit/>
        </w:trPr>
        <w:tc>
          <w:tcPr>
            <w:tcW w:w="794" w:type="dxa"/>
          </w:tcPr>
          <w:p w14:paraId="74A69839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362AA923" w14:textId="5563394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1DA762E2" w14:textId="5A992931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07EE6EC7" w14:textId="77777777" w:rsidTr="00B61560">
        <w:trPr>
          <w:cantSplit/>
        </w:trPr>
        <w:tc>
          <w:tcPr>
            <w:tcW w:w="794" w:type="dxa"/>
          </w:tcPr>
          <w:p w14:paraId="5F0EB64A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2741730" w14:textId="3CB4C9D9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4AAA7244" w14:textId="7EB04F36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320B8" w:rsidRPr="005460F2" w14:paraId="5D7EFAB3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611C7420" w14:textId="77777777" w:rsidR="005320B8" w:rsidRPr="005460F2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1B9FD36F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5320B8" w:rsidRPr="005460F2" w14:paraId="7BC68E00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6B6499C3" w14:textId="77777777" w:rsidR="005320B8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0D6BCDE5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B427E9A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65D2DF9D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10FFA34E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3A289425" w14:textId="4410FFD0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41C81ABF" w14:textId="3E79A25D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34B6D9EB" w14:textId="5B56AC04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3B6C58D0" w14:textId="77777777" w:rsidTr="00B61560">
        <w:trPr>
          <w:cantSplit/>
        </w:trPr>
        <w:tc>
          <w:tcPr>
            <w:tcW w:w="794" w:type="dxa"/>
            <w:vAlign w:val="center"/>
          </w:tcPr>
          <w:p w14:paraId="65D982AB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4"/>
          </w:tcPr>
          <w:p w14:paraId="6476C4E4" w14:textId="76D67940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3CE4489A" w14:textId="77777777" w:rsidTr="00B61560">
        <w:trPr>
          <w:cantSplit/>
        </w:trPr>
        <w:tc>
          <w:tcPr>
            <w:tcW w:w="794" w:type="dxa"/>
          </w:tcPr>
          <w:p w14:paraId="4697F250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4E37BD3B" w14:textId="38437DA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4B6355ED" w14:textId="103835A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590AC73C" w14:textId="77777777" w:rsidTr="00B61560">
        <w:trPr>
          <w:cantSplit/>
        </w:trPr>
        <w:tc>
          <w:tcPr>
            <w:tcW w:w="794" w:type="dxa"/>
          </w:tcPr>
          <w:p w14:paraId="1CC21E2E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E0C8335" w14:textId="5B65A0EB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21126072" w14:textId="64DB356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06F0A549" w14:textId="77777777" w:rsidTr="00B61560">
        <w:trPr>
          <w:cantSplit/>
        </w:trPr>
        <w:tc>
          <w:tcPr>
            <w:tcW w:w="794" w:type="dxa"/>
          </w:tcPr>
          <w:p w14:paraId="0D8A3020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0965019D" w14:textId="3DF43826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02FB8A2D" w14:textId="5D1AED02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7B22032E" w14:textId="77777777" w:rsidTr="00B61560">
        <w:trPr>
          <w:cantSplit/>
        </w:trPr>
        <w:tc>
          <w:tcPr>
            <w:tcW w:w="794" w:type="dxa"/>
          </w:tcPr>
          <w:p w14:paraId="59019931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2D5EDC10" w14:textId="337ECEC2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2B2D1241" w14:textId="22CEBF52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320B8" w:rsidRPr="005460F2" w14:paraId="362DB0B1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62E0E50F" w14:textId="77777777" w:rsidR="005320B8" w:rsidRPr="005460F2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68C05946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5320B8" w:rsidRPr="005460F2" w14:paraId="0F1CFCEA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11E03D1C" w14:textId="77777777" w:rsidR="005320B8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62952799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1F58CC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7C166A49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5B9E885D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6BE23418" w14:textId="21CCC3BC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5FF57487" w14:textId="3EA586E9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668449F7" w14:textId="6F356AD7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29AC5D36" w14:textId="77777777" w:rsidTr="00B61560">
        <w:trPr>
          <w:cantSplit/>
        </w:trPr>
        <w:tc>
          <w:tcPr>
            <w:tcW w:w="794" w:type="dxa"/>
            <w:vAlign w:val="center"/>
          </w:tcPr>
          <w:p w14:paraId="02F85F65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4"/>
          </w:tcPr>
          <w:p w14:paraId="0D705653" w14:textId="02C6CB64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0B6A559F" w14:textId="77777777" w:rsidTr="00B61560">
        <w:trPr>
          <w:cantSplit/>
        </w:trPr>
        <w:tc>
          <w:tcPr>
            <w:tcW w:w="794" w:type="dxa"/>
          </w:tcPr>
          <w:p w14:paraId="5480ADCB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7982208" w14:textId="7573BA2A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525E6C37" w14:textId="73B9DA3C" w:rsidR="00637649" w:rsidRPr="001754B0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637649" w:rsidRPr="005460F2" w14:paraId="6C306BFF" w14:textId="77777777" w:rsidTr="00B61560">
        <w:trPr>
          <w:cantSplit/>
        </w:trPr>
        <w:tc>
          <w:tcPr>
            <w:tcW w:w="794" w:type="dxa"/>
          </w:tcPr>
          <w:p w14:paraId="09636DDC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467A5422" w14:textId="6E79C34C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5DFA7391" w14:textId="5046260E" w:rsidR="00637649" w:rsidRPr="001754B0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637649" w:rsidRPr="005460F2" w14:paraId="09E70A6D" w14:textId="77777777" w:rsidTr="00B61560">
        <w:trPr>
          <w:cantSplit/>
        </w:trPr>
        <w:tc>
          <w:tcPr>
            <w:tcW w:w="794" w:type="dxa"/>
          </w:tcPr>
          <w:p w14:paraId="18AC0C2D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B5BDB9D" w14:textId="5569763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2E04D188" w14:textId="49E8ED47" w:rsidR="00637649" w:rsidRPr="001754B0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37649" w:rsidRPr="005460F2" w14:paraId="78918E24" w14:textId="77777777" w:rsidTr="00B61560">
        <w:trPr>
          <w:cantSplit/>
        </w:trPr>
        <w:tc>
          <w:tcPr>
            <w:tcW w:w="794" w:type="dxa"/>
          </w:tcPr>
          <w:p w14:paraId="7F87BE07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59208DC" w14:textId="418C7139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1E6A8C35" w14:textId="43E06196" w:rsidR="00637649" w:rsidRPr="001754B0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071522" w:rsidRPr="005460F2" w14:paraId="0A16CB6D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0306E076" w14:textId="77777777" w:rsidR="00071522" w:rsidRPr="005460F2" w:rsidRDefault="00071522" w:rsidP="000715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39DDB934" w14:textId="77777777" w:rsidR="00071522" w:rsidRPr="005460F2" w:rsidRDefault="00071522" w:rsidP="000715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071522" w:rsidRPr="005460F2" w14:paraId="645BB9F5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2786BC50" w14:textId="77777777" w:rsidR="00071522" w:rsidRDefault="00071522" w:rsidP="000715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76F306E0" w14:textId="77777777" w:rsidR="00071522" w:rsidRPr="005460F2" w:rsidRDefault="00071522" w:rsidP="000715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DF9CC23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6D40B21D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63193647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lastRenderedPageBreak/>
              <w:t>*</w:t>
            </w:r>
          </w:p>
        </w:tc>
        <w:tc>
          <w:tcPr>
            <w:tcW w:w="5419" w:type="dxa"/>
            <w:gridSpan w:val="2"/>
          </w:tcPr>
          <w:p w14:paraId="59441A48" w14:textId="078D70D1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24B129DA" w14:textId="6B199329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3B9F670A" w14:textId="4F2F6C2D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05A4B829" w14:textId="77777777" w:rsidTr="00B61560">
        <w:trPr>
          <w:cantSplit/>
        </w:trPr>
        <w:tc>
          <w:tcPr>
            <w:tcW w:w="794" w:type="dxa"/>
            <w:vAlign w:val="center"/>
          </w:tcPr>
          <w:p w14:paraId="65FDE750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4"/>
          </w:tcPr>
          <w:p w14:paraId="589FCDBD" w14:textId="1F15ABF4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5CC76714" w14:textId="77777777" w:rsidTr="00B61560">
        <w:trPr>
          <w:cantSplit/>
        </w:trPr>
        <w:tc>
          <w:tcPr>
            <w:tcW w:w="794" w:type="dxa"/>
          </w:tcPr>
          <w:p w14:paraId="1B39B0F9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0F46FD27" w14:textId="4AC9AB1E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316A7997" w14:textId="35B68560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22165D96" w14:textId="77777777" w:rsidTr="00B61560">
        <w:trPr>
          <w:cantSplit/>
        </w:trPr>
        <w:tc>
          <w:tcPr>
            <w:tcW w:w="794" w:type="dxa"/>
          </w:tcPr>
          <w:p w14:paraId="68CA4035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320E1835" w14:textId="2591615F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61C372C2" w14:textId="55513F32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7EDCF89E" w14:textId="77777777" w:rsidTr="00B61560">
        <w:trPr>
          <w:cantSplit/>
        </w:trPr>
        <w:tc>
          <w:tcPr>
            <w:tcW w:w="794" w:type="dxa"/>
          </w:tcPr>
          <w:p w14:paraId="4F11068D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B353EDD" w14:textId="6F612BF2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24B996DA" w14:textId="7DDFE5CF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3190C185" w14:textId="77777777" w:rsidTr="00B61560">
        <w:trPr>
          <w:cantSplit/>
        </w:trPr>
        <w:tc>
          <w:tcPr>
            <w:tcW w:w="794" w:type="dxa"/>
          </w:tcPr>
          <w:p w14:paraId="7E3AB3EA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2D151537" w14:textId="0096C971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1CDBA68A" w14:textId="33BAAC40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71522" w:rsidRPr="005460F2" w14:paraId="79056A1B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195CC670" w14:textId="77777777" w:rsidR="00071522" w:rsidRPr="005460F2" w:rsidRDefault="00071522" w:rsidP="000715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1735763B" w14:textId="77777777" w:rsidR="00071522" w:rsidRPr="005460F2" w:rsidRDefault="00071522" w:rsidP="000715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071522" w:rsidRPr="005460F2" w14:paraId="06141324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5FC4823F" w14:textId="77777777" w:rsidR="00071522" w:rsidRDefault="00071522" w:rsidP="000715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10C58F38" w14:textId="77777777" w:rsidR="00071522" w:rsidRPr="005460F2" w:rsidRDefault="00071522" w:rsidP="000715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2EFD9B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61AC07F9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64C3FF9E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4E324835" w14:textId="492E1431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7A090419" w14:textId="54C75C5D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46EF3409" w14:textId="7F2F4355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7274462F" w14:textId="77777777" w:rsidTr="00B61560">
        <w:trPr>
          <w:cantSplit/>
        </w:trPr>
        <w:tc>
          <w:tcPr>
            <w:tcW w:w="794" w:type="dxa"/>
            <w:vAlign w:val="center"/>
          </w:tcPr>
          <w:p w14:paraId="1FBAB8F8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4"/>
          </w:tcPr>
          <w:p w14:paraId="5956CFF1" w14:textId="03327992" w:rsidR="00637649" w:rsidRPr="006B260B" w:rsidRDefault="00637649" w:rsidP="00637649">
            <w:pPr>
              <w:rPr>
                <w:b/>
                <w:bCs/>
                <w:color w:val="000000"/>
                <w:sz w:val="22"/>
                <w:szCs w:val="22"/>
                <w:rtl/>
                <w:lang w:val="en-GB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361A8E00" w14:textId="77777777" w:rsidTr="00B61560">
        <w:trPr>
          <w:cantSplit/>
        </w:trPr>
        <w:tc>
          <w:tcPr>
            <w:tcW w:w="794" w:type="dxa"/>
          </w:tcPr>
          <w:p w14:paraId="71B58004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AFD1EE6" w14:textId="23B2D4BE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3B974ABA" w14:textId="1E985537" w:rsidR="00637649" w:rsidRPr="006B260B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637649" w:rsidRPr="005460F2" w14:paraId="57BDD75E" w14:textId="77777777" w:rsidTr="00B61560">
        <w:trPr>
          <w:cantSplit/>
        </w:trPr>
        <w:tc>
          <w:tcPr>
            <w:tcW w:w="794" w:type="dxa"/>
          </w:tcPr>
          <w:p w14:paraId="33C653F7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A900CE3" w14:textId="7967CFCC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634B385B" w14:textId="1E9BB175" w:rsidR="00637649" w:rsidRPr="006B260B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rtl/>
                <w:lang w:val="en-GB"/>
              </w:rPr>
            </w:pPr>
          </w:p>
        </w:tc>
      </w:tr>
      <w:tr w:rsidR="00637649" w:rsidRPr="005460F2" w14:paraId="1D736BBA" w14:textId="77777777" w:rsidTr="00B61560">
        <w:trPr>
          <w:cantSplit/>
        </w:trPr>
        <w:tc>
          <w:tcPr>
            <w:tcW w:w="794" w:type="dxa"/>
          </w:tcPr>
          <w:p w14:paraId="28FC28F6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CBC29D9" w14:textId="7EA0AB66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099E6ACA" w14:textId="74DC6435" w:rsidR="00637649" w:rsidRPr="006B260B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rtl/>
                <w:lang w:val="en-GB"/>
              </w:rPr>
            </w:pPr>
          </w:p>
        </w:tc>
      </w:tr>
      <w:tr w:rsidR="00637649" w:rsidRPr="005460F2" w14:paraId="50A30FA4" w14:textId="77777777" w:rsidTr="00B61560">
        <w:trPr>
          <w:cantSplit/>
        </w:trPr>
        <w:tc>
          <w:tcPr>
            <w:tcW w:w="794" w:type="dxa"/>
          </w:tcPr>
          <w:p w14:paraId="6FF875B7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29C8E1B2" w14:textId="2041AC8C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1A873904" w14:textId="128533B4" w:rsidR="00637649" w:rsidRPr="006B260B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E852A7" w:rsidRPr="005460F2" w14:paraId="5D958A5A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1A9BE178" w14:textId="77777777" w:rsidR="00E852A7" w:rsidRPr="005460F2" w:rsidRDefault="00E852A7" w:rsidP="00E852A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692578BB" w14:textId="77777777" w:rsidR="00E852A7" w:rsidRPr="005460F2" w:rsidRDefault="00E852A7" w:rsidP="00E852A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E852A7" w:rsidRPr="005460F2" w14:paraId="21CAF4C1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4CE99887" w14:textId="77777777" w:rsidR="00E852A7" w:rsidRDefault="00E852A7" w:rsidP="00E852A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388D5A38" w14:textId="77777777" w:rsidR="00E852A7" w:rsidRPr="005460F2" w:rsidRDefault="00E852A7" w:rsidP="00E852A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21C64DC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2A9B52A3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1656101C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7EB4C0E3" w14:textId="2497A334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7758B694" w14:textId="4AA6264A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21613E2F" w14:textId="6317CA7C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0105A07A" w14:textId="77777777" w:rsidTr="00B61560">
        <w:trPr>
          <w:cantSplit/>
        </w:trPr>
        <w:tc>
          <w:tcPr>
            <w:tcW w:w="794" w:type="dxa"/>
            <w:vAlign w:val="center"/>
          </w:tcPr>
          <w:p w14:paraId="23BE0E95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4"/>
          </w:tcPr>
          <w:p w14:paraId="4D423C06" w14:textId="357DD1F6" w:rsidR="00637649" w:rsidRPr="006B260B" w:rsidRDefault="00637649" w:rsidP="00637649">
            <w:pPr>
              <w:rPr>
                <w:b/>
                <w:bCs/>
                <w:color w:val="000000"/>
                <w:sz w:val="22"/>
                <w:szCs w:val="22"/>
                <w:rtl/>
                <w:lang w:val="en-GB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3F8F19BB" w14:textId="77777777" w:rsidTr="00B61560">
        <w:trPr>
          <w:cantSplit/>
        </w:trPr>
        <w:tc>
          <w:tcPr>
            <w:tcW w:w="794" w:type="dxa"/>
          </w:tcPr>
          <w:p w14:paraId="4FEA2A2E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56119F3" w14:textId="30B787AB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592D7284" w14:textId="0BDC6A9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499AF6EF" w14:textId="77777777" w:rsidTr="00B61560">
        <w:trPr>
          <w:cantSplit/>
        </w:trPr>
        <w:tc>
          <w:tcPr>
            <w:tcW w:w="794" w:type="dxa"/>
          </w:tcPr>
          <w:p w14:paraId="6FDAE45C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3B779DED" w14:textId="54DAF682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76F2545A" w14:textId="6F2FBD0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4A0550E0" w14:textId="77777777" w:rsidTr="00B61560">
        <w:trPr>
          <w:cantSplit/>
        </w:trPr>
        <w:tc>
          <w:tcPr>
            <w:tcW w:w="794" w:type="dxa"/>
          </w:tcPr>
          <w:p w14:paraId="58FFFA93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F3CCBBE" w14:textId="12BFB5C2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0A6118E9" w14:textId="5FAC8DC5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1FBB332E" w14:textId="77777777" w:rsidTr="00B61560">
        <w:trPr>
          <w:cantSplit/>
        </w:trPr>
        <w:tc>
          <w:tcPr>
            <w:tcW w:w="794" w:type="dxa"/>
          </w:tcPr>
          <w:p w14:paraId="48FC7DFC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97A19DF" w14:textId="7B004A80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7C3F3402" w14:textId="553700D1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2A7" w:rsidRPr="005460F2" w14:paraId="0070F03A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6BA72853" w14:textId="77777777" w:rsidR="00E852A7" w:rsidRPr="005460F2" w:rsidRDefault="00E852A7" w:rsidP="00E852A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06C2F656" w14:textId="77777777" w:rsidR="00E852A7" w:rsidRPr="005460F2" w:rsidRDefault="00E852A7" w:rsidP="00E852A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E852A7" w:rsidRPr="005460F2" w14:paraId="25570288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07BC9047" w14:textId="77777777" w:rsidR="00E852A7" w:rsidRDefault="00E852A7" w:rsidP="00E852A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67F7B7E7" w14:textId="77777777" w:rsidR="00E852A7" w:rsidRPr="005460F2" w:rsidRDefault="00E852A7" w:rsidP="00E852A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08E2E4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3DB81C1F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6DF5033E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lastRenderedPageBreak/>
              <w:t>*</w:t>
            </w:r>
          </w:p>
        </w:tc>
        <w:tc>
          <w:tcPr>
            <w:tcW w:w="5419" w:type="dxa"/>
            <w:gridSpan w:val="2"/>
          </w:tcPr>
          <w:p w14:paraId="6B8A4720" w14:textId="50238100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32D77C27" w14:textId="381CC86D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0FC2C2CE" w14:textId="4341C54E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723A13F2" w14:textId="77777777" w:rsidTr="00B61560">
        <w:trPr>
          <w:cantSplit/>
        </w:trPr>
        <w:tc>
          <w:tcPr>
            <w:tcW w:w="794" w:type="dxa"/>
            <w:vAlign w:val="center"/>
          </w:tcPr>
          <w:p w14:paraId="5B1BAF72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4"/>
          </w:tcPr>
          <w:p w14:paraId="50268E9E" w14:textId="6E944A45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684E3A86" w14:textId="77777777" w:rsidTr="00B61560">
        <w:trPr>
          <w:cantSplit/>
        </w:trPr>
        <w:tc>
          <w:tcPr>
            <w:tcW w:w="794" w:type="dxa"/>
          </w:tcPr>
          <w:p w14:paraId="391C0EDF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0473407B" w14:textId="68B7A9FC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547D5C64" w14:textId="69012813" w:rsidR="00637649" w:rsidRPr="006B260B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637649" w:rsidRPr="005460F2" w14:paraId="03A1D12B" w14:textId="77777777" w:rsidTr="00B61560">
        <w:trPr>
          <w:cantSplit/>
        </w:trPr>
        <w:tc>
          <w:tcPr>
            <w:tcW w:w="794" w:type="dxa"/>
          </w:tcPr>
          <w:p w14:paraId="1C280A7D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47270ECA" w14:textId="6999929B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406F29C2" w14:textId="439A3586" w:rsidR="00637649" w:rsidRPr="006B260B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37649" w:rsidRPr="005460F2" w14:paraId="1008F9F6" w14:textId="77777777" w:rsidTr="00B61560">
        <w:trPr>
          <w:cantSplit/>
        </w:trPr>
        <w:tc>
          <w:tcPr>
            <w:tcW w:w="794" w:type="dxa"/>
          </w:tcPr>
          <w:p w14:paraId="71E2225B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0B4CDEB2" w14:textId="54435499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1F07F9DB" w14:textId="3611419B" w:rsidR="00637649" w:rsidRPr="006B260B" w:rsidRDefault="00637649" w:rsidP="00637649">
            <w:pPr>
              <w:spacing w:line="192" w:lineRule="auto"/>
              <w:rPr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637649" w:rsidRPr="005460F2" w14:paraId="6B4137AD" w14:textId="77777777" w:rsidTr="00B61560">
        <w:trPr>
          <w:cantSplit/>
        </w:trPr>
        <w:tc>
          <w:tcPr>
            <w:tcW w:w="794" w:type="dxa"/>
          </w:tcPr>
          <w:p w14:paraId="436A1D12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8EA190C" w14:textId="01A350FF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27CFD593" w14:textId="71670A25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320B8" w:rsidRPr="005460F2" w14:paraId="1A48AA18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4001C86E" w14:textId="77777777" w:rsidR="005320B8" w:rsidRPr="005460F2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1F73030C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5320B8" w:rsidRPr="005460F2" w14:paraId="396DE20B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70B2202D" w14:textId="77777777" w:rsidR="005320B8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7C8946CB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85830F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1D091491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68019FBA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21599523" w14:textId="6E4DF913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04BB2F25" w14:textId="3B9AC4A1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1C0C403D" w14:textId="3B761560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7C224636" w14:textId="77777777" w:rsidTr="00B61560">
        <w:trPr>
          <w:cantSplit/>
        </w:trPr>
        <w:tc>
          <w:tcPr>
            <w:tcW w:w="794" w:type="dxa"/>
            <w:vAlign w:val="center"/>
          </w:tcPr>
          <w:p w14:paraId="0066BF31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4"/>
          </w:tcPr>
          <w:p w14:paraId="49B33C6F" w14:textId="3C1EE941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21443F65" w14:textId="77777777" w:rsidTr="00B61560">
        <w:trPr>
          <w:cantSplit/>
        </w:trPr>
        <w:tc>
          <w:tcPr>
            <w:tcW w:w="794" w:type="dxa"/>
          </w:tcPr>
          <w:p w14:paraId="49EC884B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23576B2" w14:textId="28A56FB9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28174F26" w14:textId="6DBBC766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1FA84019" w14:textId="77777777" w:rsidTr="00B61560">
        <w:trPr>
          <w:cantSplit/>
        </w:trPr>
        <w:tc>
          <w:tcPr>
            <w:tcW w:w="794" w:type="dxa"/>
          </w:tcPr>
          <w:p w14:paraId="5240D052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B84B055" w14:textId="67A7DB16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4C6D7EDA" w14:textId="2D8CD6C6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24CF5C2D" w14:textId="77777777" w:rsidTr="00B61560">
        <w:trPr>
          <w:cantSplit/>
        </w:trPr>
        <w:tc>
          <w:tcPr>
            <w:tcW w:w="794" w:type="dxa"/>
          </w:tcPr>
          <w:p w14:paraId="14AFBCD3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34EBB7E8" w14:textId="31542995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51FAFD2C" w14:textId="04CC179E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1E577EC1" w14:textId="77777777" w:rsidTr="00B61560">
        <w:trPr>
          <w:cantSplit/>
        </w:trPr>
        <w:tc>
          <w:tcPr>
            <w:tcW w:w="794" w:type="dxa"/>
          </w:tcPr>
          <w:p w14:paraId="420FDFFF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76111592" w14:textId="78262ED0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08757D60" w14:textId="6BDEC703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320B8" w:rsidRPr="005460F2" w14:paraId="5E2C86BC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1DA67267" w14:textId="77777777" w:rsidR="005320B8" w:rsidRPr="005460F2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157FAD6A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5320B8" w:rsidRPr="005460F2" w14:paraId="42F396F3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6D39C238" w14:textId="77777777" w:rsidR="005320B8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5BDCDC12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5F2BE26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06DFD8BE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1C75716D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608D3039" w14:textId="5C4CBFC6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237FDB71" w14:textId="70346A78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7B1244A1" w14:textId="25E583F1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10F8FFE7" w14:textId="77777777" w:rsidTr="00B61560">
        <w:trPr>
          <w:cantSplit/>
        </w:trPr>
        <w:tc>
          <w:tcPr>
            <w:tcW w:w="794" w:type="dxa"/>
            <w:vAlign w:val="center"/>
          </w:tcPr>
          <w:p w14:paraId="548A9510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4"/>
          </w:tcPr>
          <w:p w14:paraId="63856ED0" w14:textId="2EA8B8F4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7ED278ED" w14:textId="77777777" w:rsidTr="00B61560">
        <w:trPr>
          <w:cantSplit/>
        </w:trPr>
        <w:tc>
          <w:tcPr>
            <w:tcW w:w="794" w:type="dxa"/>
          </w:tcPr>
          <w:p w14:paraId="3B7DE855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846CD2F" w14:textId="489E62B4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7F3A68C6" w14:textId="7F3D808F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637649" w:rsidRPr="005460F2" w14:paraId="35EA3E09" w14:textId="77777777" w:rsidTr="00B61560">
        <w:trPr>
          <w:cantSplit/>
        </w:trPr>
        <w:tc>
          <w:tcPr>
            <w:tcW w:w="794" w:type="dxa"/>
          </w:tcPr>
          <w:p w14:paraId="6B7605D2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29CA2E85" w14:textId="5FAF96FD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4C676714" w14:textId="6E404A23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65F8A0DA" w14:textId="77777777" w:rsidTr="00B61560">
        <w:trPr>
          <w:cantSplit/>
        </w:trPr>
        <w:tc>
          <w:tcPr>
            <w:tcW w:w="794" w:type="dxa"/>
          </w:tcPr>
          <w:p w14:paraId="765ABBF4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1E973EF" w14:textId="63E1408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441147B4" w14:textId="53755ACD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637649" w:rsidRPr="005460F2" w14:paraId="3CD4ABC8" w14:textId="77777777" w:rsidTr="00B61560">
        <w:trPr>
          <w:cantSplit/>
        </w:trPr>
        <w:tc>
          <w:tcPr>
            <w:tcW w:w="794" w:type="dxa"/>
          </w:tcPr>
          <w:p w14:paraId="0E3FAA95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3B7FD25F" w14:textId="42F7B9AF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31B661DA" w14:textId="349B3409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320B8" w:rsidRPr="005460F2" w14:paraId="43CE018E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45CEEB5A" w14:textId="77777777" w:rsidR="005320B8" w:rsidRPr="005460F2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2E27B16A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5320B8" w:rsidRPr="005460F2" w14:paraId="29DB5D41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511E7A74" w14:textId="77777777" w:rsidR="005320B8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194C9420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F9540FB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36D6F587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7BEACA20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lastRenderedPageBreak/>
              <w:t>*</w:t>
            </w:r>
          </w:p>
        </w:tc>
        <w:tc>
          <w:tcPr>
            <w:tcW w:w="5419" w:type="dxa"/>
            <w:gridSpan w:val="2"/>
          </w:tcPr>
          <w:p w14:paraId="795931DF" w14:textId="2EEE663E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6DDB28C7" w14:textId="2BE95A46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0BB8425F" w14:textId="32390479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029CB4D9" w14:textId="77777777" w:rsidTr="00B61560">
        <w:trPr>
          <w:cantSplit/>
        </w:trPr>
        <w:tc>
          <w:tcPr>
            <w:tcW w:w="794" w:type="dxa"/>
            <w:vAlign w:val="center"/>
          </w:tcPr>
          <w:p w14:paraId="6F960CAA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4"/>
          </w:tcPr>
          <w:p w14:paraId="6A70C0AE" w14:textId="12554C0D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60C7C7FB" w14:textId="77777777" w:rsidTr="00B61560">
        <w:trPr>
          <w:cantSplit/>
        </w:trPr>
        <w:tc>
          <w:tcPr>
            <w:tcW w:w="794" w:type="dxa"/>
          </w:tcPr>
          <w:p w14:paraId="50D28FF2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38E909B7" w14:textId="2E89CB6A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5F2670F1" w14:textId="774D7BF1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397B28ED" w14:textId="77777777" w:rsidTr="00B61560">
        <w:trPr>
          <w:cantSplit/>
        </w:trPr>
        <w:tc>
          <w:tcPr>
            <w:tcW w:w="794" w:type="dxa"/>
          </w:tcPr>
          <w:p w14:paraId="6B4FE0BE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726DBCD3" w14:textId="6C556A07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76F1E8C1" w14:textId="23D16DC7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7E630BF0" w14:textId="77777777" w:rsidTr="00B61560">
        <w:trPr>
          <w:cantSplit/>
        </w:trPr>
        <w:tc>
          <w:tcPr>
            <w:tcW w:w="794" w:type="dxa"/>
          </w:tcPr>
          <w:p w14:paraId="44DDECD5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10D36DF7" w14:textId="5E3E83D1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1A2E5441" w14:textId="1F53CE02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4A01A8E9" w14:textId="77777777" w:rsidTr="00B61560">
        <w:trPr>
          <w:cantSplit/>
        </w:trPr>
        <w:tc>
          <w:tcPr>
            <w:tcW w:w="794" w:type="dxa"/>
          </w:tcPr>
          <w:p w14:paraId="38CDFD95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1861FA9" w14:textId="06E1385E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21796AC4" w14:textId="093C27EC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EC7046" w:rsidRPr="005460F2" w14:paraId="3243A9BF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3CB9C5F7" w14:textId="77777777" w:rsidR="00EC7046" w:rsidRPr="005460F2" w:rsidRDefault="00EC7046" w:rsidP="00EC704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3DEC6DF8" w14:textId="77777777" w:rsidR="00EC7046" w:rsidRPr="005460F2" w:rsidRDefault="00EC7046" w:rsidP="00EC704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EC7046" w:rsidRPr="005460F2" w14:paraId="651096F0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68D3D861" w14:textId="77777777" w:rsidR="00EC7046" w:rsidRDefault="00EC7046" w:rsidP="00EC704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2220F2D5" w14:textId="77777777" w:rsidR="00EC7046" w:rsidRPr="005460F2" w:rsidRDefault="00EC7046" w:rsidP="00EC704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7B72EB" w14:textId="77777777" w:rsidR="005320B8" w:rsidRDefault="005320B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4852"/>
        <w:gridCol w:w="2410"/>
        <w:gridCol w:w="1582"/>
      </w:tblGrid>
      <w:tr w:rsidR="00637649" w:rsidRPr="005460F2" w14:paraId="7AA672AB" w14:textId="77777777" w:rsidTr="00046B37">
        <w:trPr>
          <w:cantSplit/>
        </w:trPr>
        <w:tc>
          <w:tcPr>
            <w:tcW w:w="794" w:type="dxa"/>
            <w:shd w:val="clear" w:color="auto" w:fill="F79646" w:themeFill="accent6"/>
          </w:tcPr>
          <w:p w14:paraId="42F47345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419" w:type="dxa"/>
            <w:gridSpan w:val="2"/>
          </w:tcPr>
          <w:p w14:paraId="36F6E600" w14:textId="225CCFDF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درس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38E24FDD" w14:textId="4716C247" w:rsidR="00637649" w:rsidRPr="005B1C14" w:rsidRDefault="00637649" w:rsidP="00637649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14:paraId="5D1E9E29" w14:textId="4F27F95B" w:rsidR="00637649" w:rsidRPr="005460F2" w:rsidRDefault="00637649" w:rsidP="006376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768658FC" w14:textId="77777777" w:rsidTr="00B61560">
        <w:trPr>
          <w:cantSplit/>
        </w:trPr>
        <w:tc>
          <w:tcPr>
            <w:tcW w:w="794" w:type="dxa"/>
            <w:vAlign w:val="center"/>
          </w:tcPr>
          <w:p w14:paraId="5E89F9EA" w14:textId="77777777" w:rsidR="00637649" w:rsidRPr="005460F2" w:rsidRDefault="00637649" w:rsidP="0063764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4"/>
          </w:tcPr>
          <w:p w14:paraId="6E456025" w14:textId="523A188E" w:rsidR="00637649" w:rsidRPr="005460F2" w:rsidRDefault="00637649" w:rsidP="006376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</w:tc>
      </w:tr>
      <w:tr w:rsidR="00637649" w:rsidRPr="005460F2" w14:paraId="3AEF22D2" w14:textId="77777777" w:rsidTr="00B61560">
        <w:trPr>
          <w:cantSplit/>
        </w:trPr>
        <w:tc>
          <w:tcPr>
            <w:tcW w:w="794" w:type="dxa"/>
          </w:tcPr>
          <w:p w14:paraId="1B10AAF8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97BA377" w14:textId="624B0171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  <w:gridSpan w:val="3"/>
          </w:tcPr>
          <w:p w14:paraId="473AEEFC" w14:textId="728330D4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299D5C8A" w14:textId="77777777" w:rsidTr="00B61560">
        <w:trPr>
          <w:cantSplit/>
        </w:trPr>
        <w:tc>
          <w:tcPr>
            <w:tcW w:w="794" w:type="dxa"/>
          </w:tcPr>
          <w:p w14:paraId="0317B400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3F611215" w14:textId="2F0B04ED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  <w:gridSpan w:val="3"/>
          </w:tcPr>
          <w:p w14:paraId="09FF7E4F" w14:textId="54C8D6A8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7ECFAE64" w14:textId="77777777" w:rsidTr="00B61560">
        <w:trPr>
          <w:cantSplit/>
        </w:trPr>
        <w:tc>
          <w:tcPr>
            <w:tcW w:w="794" w:type="dxa"/>
          </w:tcPr>
          <w:p w14:paraId="14F3EAAF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6C7EF92A" w14:textId="1FE3A16D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  <w:gridSpan w:val="3"/>
          </w:tcPr>
          <w:p w14:paraId="5E29A5EF" w14:textId="7AB4920F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7649" w:rsidRPr="005460F2" w14:paraId="62C62B1F" w14:textId="77777777" w:rsidTr="00B61560">
        <w:trPr>
          <w:cantSplit/>
        </w:trPr>
        <w:tc>
          <w:tcPr>
            <w:tcW w:w="794" w:type="dxa"/>
          </w:tcPr>
          <w:p w14:paraId="00623A1A" w14:textId="77777777" w:rsidR="00637649" w:rsidRPr="005460F2" w:rsidRDefault="00637649" w:rsidP="0063764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14:paraId="535BB004" w14:textId="47BD0773" w:rsidR="00637649" w:rsidRPr="005460F2" w:rsidRDefault="00637649" w:rsidP="00637649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gridSpan w:val="3"/>
          </w:tcPr>
          <w:p w14:paraId="7F7C689C" w14:textId="39D3923B" w:rsidR="00637649" w:rsidRPr="005460F2" w:rsidRDefault="00637649" w:rsidP="006376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320B8" w:rsidRPr="005460F2" w14:paraId="15D2D7F4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6771273D" w14:textId="77777777" w:rsidR="005320B8" w:rsidRPr="005460F2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14:paraId="7AFB4D56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5320B8" w:rsidRPr="005460F2" w14:paraId="31DE378D" w14:textId="77777777" w:rsidTr="00B6156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14:paraId="54B35AEB" w14:textId="77777777" w:rsidR="005320B8" w:rsidRDefault="005320B8" w:rsidP="00B6156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14:paraId="7FB3DACF" w14:textId="77777777" w:rsidR="005320B8" w:rsidRPr="005460F2" w:rsidRDefault="005320B8" w:rsidP="00B6156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1660E0B" w14:textId="77777777" w:rsidR="005320B8" w:rsidRPr="005460F2" w:rsidRDefault="005320B8" w:rsidP="00637649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sectPr w:rsidR="005320B8" w:rsidRPr="005460F2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CC44F" w14:textId="77777777" w:rsidR="00181864" w:rsidRDefault="00181864">
      <w:r>
        <w:separator/>
      </w:r>
    </w:p>
  </w:endnote>
  <w:endnote w:type="continuationSeparator" w:id="0">
    <w:p w14:paraId="6A9CE619" w14:textId="77777777" w:rsidR="00181864" w:rsidRDefault="00181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8CF3" w14:textId="77777777" w:rsidR="00637649" w:rsidRDefault="006376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F216" w14:textId="77777777" w:rsidR="00D74BFF" w:rsidRPr="001F3A0F" w:rsidRDefault="00D74BFF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1566E9">
      <w:rPr>
        <w:rStyle w:val="PageNumber"/>
        <w:rFonts w:cs="B Nazanin"/>
        <w:noProof/>
        <w:sz w:val="20"/>
        <w:szCs w:val="20"/>
        <w:rtl/>
      </w:rPr>
      <w:t>9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C7D88" w14:textId="77777777" w:rsidR="00637649" w:rsidRDefault="00637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F6A3D" w14:textId="77777777" w:rsidR="00181864" w:rsidRDefault="00181864">
      <w:r>
        <w:separator/>
      </w:r>
    </w:p>
  </w:footnote>
  <w:footnote w:type="continuationSeparator" w:id="0">
    <w:p w14:paraId="1F2F3E17" w14:textId="77777777" w:rsidR="00181864" w:rsidRDefault="00181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73DB" w14:textId="77777777" w:rsidR="00637649" w:rsidRDefault="006376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ADADE" w14:textId="77777777" w:rsidR="00D74BFF" w:rsidRPr="006D36FD" w:rsidRDefault="00D74BFF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41BF3" wp14:editId="235115D1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5FB97" w14:textId="77777777" w:rsidR="00D74BFF" w:rsidRPr="00453C31" w:rsidRDefault="00D74BFF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241BF3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6CD5FB97" w14:textId="77777777" w:rsidR="00D74BFF" w:rsidRPr="00453C31" w:rsidRDefault="00D74BFF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8BEB2E9" wp14:editId="46E2997E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CD460E" w14:textId="63BC2D07" w:rsidR="00D74BFF" w:rsidRPr="005937FB" w:rsidRDefault="00637649" w:rsidP="00095B60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نام آزمون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BEB2E9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73CD460E" w14:textId="63BC2D07" w:rsidR="00D74BFF" w:rsidRPr="005937FB" w:rsidRDefault="00637649" w:rsidP="00095B60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نام آزمون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27528F" wp14:editId="45972558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444052" w14:textId="77777777" w:rsidR="00D74BFF" w:rsidRPr="005937FB" w:rsidRDefault="00D74BFF" w:rsidP="00FD78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</w:t>
                          </w: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علوم پزشکی و خدمات بهداشتی درمانی 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سمنان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دانشکده پیراپزشکی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27528F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5C444052" w14:textId="77777777" w:rsidR="00D74BFF" w:rsidRPr="005937FB" w:rsidRDefault="00D74BFF" w:rsidP="00FD78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</w:t>
                    </w: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علوم پزشکی و خدمات بهداشتی درمانی </w:t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سمنان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دانشکده پیراپزشکی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280824D" wp14:editId="27139BF1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11FC4F18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6522978" wp14:editId="090DADEC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2B04CAA" id="AutoShape 9" o:spid="_x0000_s1026" style="position:absolute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" strokeweight="3pt">
              <v:stroke linestyle="thinThin"/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EB889" w14:textId="77777777" w:rsidR="00637649" w:rsidRDefault="00637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1946495778">
    <w:abstractNumId w:val="0"/>
  </w:num>
  <w:num w:numId="2" w16cid:durableId="53118822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B77"/>
    <w:rsid w:val="00007F08"/>
    <w:rsid w:val="000243F2"/>
    <w:rsid w:val="00034C30"/>
    <w:rsid w:val="00046B37"/>
    <w:rsid w:val="00071522"/>
    <w:rsid w:val="00072457"/>
    <w:rsid w:val="00075C78"/>
    <w:rsid w:val="0007792B"/>
    <w:rsid w:val="000808FE"/>
    <w:rsid w:val="00084489"/>
    <w:rsid w:val="00095B60"/>
    <w:rsid w:val="000A1C98"/>
    <w:rsid w:val="000A7996"/>
    <w:rsid w:val="000B0F5C"/>
    <w:rsid w:val="000E4D0A"/>
    <w:rsid w:val="000F71BD"/>
    <w:rsid w:val="001218DE"/>
    <w:rsid w:val="00136DA6"/>
    <w:rsid w:val="00141165"/>
    <w:rsid w:val="00143380"/>
    <w:rsid w:val="001517D6"/>
    <w:rsid w:val="001566E9"/>
    <w:rsid w:val="00161EA0"/>
    <w:rsid w:val="00166EA4"/>
    <w:rsid w:val="001712CC"/>
    <w:rsid w:val="00177E7A"/>
    <w:rsid w:val="00181864"/>
    <w:rsid w:val="00194F6A"/>
    <w:rsid w:val="001A71CD"/>
    <w:rsid w:val="001C294C"/>
    <w:rsid w:val="001F3A0F"/>
    <w:rsid w:val="00225D4A"/>
    <w:rsid w:val="002307CB"/>
    <w:rsid w:val="00240F7F"/>
    <w:rsid w:val="002560AB"/>
    <w:rsid w:val="00267CC7"/>
    <w:rsid w:val="002C3C64"/>
    <w:rsid w:val="002C6D86"/>
    <w:rsid w:val="002D2570"/>
    <w:rsid w:val="002E069A"/>
    <w:rsid w:val="002E4DC9"/>
    <w:rsid w:val="002F3DEC"/>
    <w:rsid w:val="00305037"/>
    <w:rsid w:val="0031377C"/>
    <w:rsid w:val="003148D4"/>
    <w:rsid w:val="0033484B"/>
    <w:rsid w:val="003514BE"/>
    <w:rsid w:val="00362C71"/>
    <w:rsid w:val="00374FD1"/>
    <w:rsid w:val="003A6A83"/>
    <w:rsid w:val="003E54ED"/>
    <w:rsid w:val="003E5CD3"/>
    <w:rsid w:val="003F434C"/>
    <w:rsid w:val="00407EE6"/>
    <w:rsid w:val="0041029E"/>
    <w:rsid w:val="0041074F"/>
    <w:rsid w:val="004171BA"/>
    <w:rsid w:val="00437A3F"/>
    <w:rsid w:val="00450F3A"/>
    <w:rsid w:val="00453C31"/>
    <w:rsid w:val="004705F3"/>
    <w:rsid w:val="0047099D"/>
    <w:rsid w:val="00470C96"/>
    <w:rsid w:val="00471789"/>
    <w:rsid w:val="00472477"/>
    <w:rsid w:val="0048340C"/>
    <w:rsid w:val="00496441"/>
    <w:rsid w:val="004964B4"/>
    <w:rsid w:val="004A340F"/>
    <w:rsid w:val="004B62CD"/>
    <w:rsid w:val="004C0ABB"/>
    <w:rsid w:val="004D7D30"/>
    <w:rsid w:val="004E3D5A"/>
    <w:rsid w:val="004E6059"/>
    <w:rsid w:val="00500FB9"/>
    <w:rsid w:val="00510E7A"/>
    <w:rsid w:val="005110C8"/>
    <w:rsid w:val="00516286"/>
    <w:rsid w:val="00524889"/>
    <w:rsid w:val="00530239"/>
    <w:rsid w:val="005320B8"/>
    <w:rsid w:val="005460F2"/>
    <w:rsid w:val="005463D3"/>
    <w:rsid w:val="00572B29"/>
    <w:rsid w:val="0059285E"/>
    <w:rsid w:val="005937FB"/>
    <w:rsid w:val="00597025"/>
    <w:rsid w:val="005B1C14"/>
    <w:rsid w:val="005B352D"/>
    <w:rsid w:val="005C4E45"/>
    <w:rsid w:val="005D5B19"/>
    <w:rsid w:val="005E213A"/>
    <w:rsid w:val="005F3B00"/>
    <w:rsid w:val="006227E8"/>
    <w:rsid w:val="006248BE"/>
    <w:rsid w:val="00624C3D"/>
    <w:rsid w:val="00630F76"/>
    <w:rsid w:val="0063391A"/>
    <w:rsid w:val="00637649"/>
    <w:rsid w:val="00656630"/>
    <w:rsid w:val="0066054A"/>
    <w:rsid w:val="0066148C"/>
    <w:rsid w:val="00664F5C"/>
    <w:rsid w:val="00671789"/>
    <w:rsid w:val="006832B6"/>
    <w:rsid w:val="00692382"/>
    <w:rsid w:val="00695D7A"/>
    <w:rsid w:val="006B0676"/>
    <w:rsid w:val="006C45A5"/>
    <w:rsid w:val="006D36FD"/>
    <w:rsid w:val="00700CA3"/>
    <w:rsid w:val="00752BA7"/>
    <w:rsid w:val="0076020B"/>
    <w:rsid w:val="00776D30"/>
    <w:rsid w:val="00786E99"/>
    <w:rsid w:val="00797D4F"/>
    <w:rsid w:val="007D1F63"/>
    <w:rsid w:val="007E0865"/>
    <w:rsid w:val="007E1F29"/>
    <w:rsid w:val="007F516F"/>
    <w:rsid w:val="00805D0A"/>
    <w:rsid w:val="00811281"/>
    <w:rsid w:val="008174F2"/>
    <w:rsid w:val="008204B2"/>
    <w:rsid w:val="00847B11"/>
    <w:rsid w:val="0085186B"/>
    <w:rsid w:val="008561E6"/>
    <w:rsid w:val="008613EF"/>
    <w:rsid w:val="00872B77"/>
    <w:rsid w:val="00880240"/>
    <w:rsid w:val="00890272"/>
    <w:rsid w:val="0089421B"/>
    <w:rsid w:val="008B26AC"/>
    <w:rsid w:val="008C0642"/>
    <w:rsid w:val="008C28E7"/>
    <w:rsid w:val="008C7875"/>
    <w:rsid w:val="008D49C9"/>
    <w:rsid w:val="00913D4C"/>
    <w:rsid w:val="00932DDA"/>
    <w:rsid w:val="00970691"/>
    <w:rsid w:val="00974178"/>
    <w:rsid w:val="009752E7"/>
    <w:rsid w:val="009B24FF"/>
    <w:rsid w:val="009E5725"/>
    <w:rsid w:val="009F0F6A"/>
    <w:rsid w:val="009F1E19"/>
    <w:rsid w:val="009F6514"/>
    <w:rsid w:val="00A05D84"/>
    <w:rsid w:val="00A12D2B"/>
    <w:rsid w:val="00A17869"/>
    <w:rsid w:val="00A32D2F"/>
    <w:rsid w:val="00A3569F"/>
    <w:rsid w:val="00A40E1D"/>
    <w:rsid w:val="00A44826"/>
    <w:rsid w:val="00A46E56"/>
    <w:rsid w:val="00A572DC"/>
    <w:rsid w:val="00A62ED9"/>
    <w:rsid w:val="00A67F7E"/>
    <w:rsid w:val="00A83656"/>
    <w:rsid w:val="00AC162A"/>
    <w:rsid w:val="00AC6DD7"/>
    <w:rsid w:val="00AD0A79"/>
    <w:rsid w:val="00AD1158"/>
    <w:rsid w:val="00AE204F"/>
    <w:rsid w:val="00AE75D2"/>
    <w:rsid w:val="00AE7B0B"/>
    <w:rsid w:val="00AF5B04"/>
    <w:rsid w:val="00AF76D9"/>
    <w:rsid w:val="00AF7965"/>
    <w:rsid w:val="00B1580F"/>
    <w:rsid w:val="00B53324"/>
    <w:rsid w:val="00B61560"/>
    <w:rsid w:val="00B91DD1"/>
    <w:rsid w:val="00B93860"/>
    <w:rsid w:val="00BB5DE4"/>
    <w:rsid w:val="00BC1A66"/>
    <w:rsid w:val="00BC6CCB"/>
    <w:rsid w:val="00BD1B4C"/>
    <w:rsid w:val="00BE60E2"/>
    <w:rsid w:val="00C0462F"/>
    <w:rsid w:val="00C05DC6"/>
    <w:rsid w:val="00C13B4C"/>
    <w:rsid w:val="00C33159"/>
    <w:rsid w:val="00C34B4E"/>
    <w:rsid w:val="00C350B5"/>
    <w:rsid w:val="00C36039"/>
    <w:rsid w:val="00C604EF"/>
    <w:rsid w:val="00C6253A"/>
    <w:rsid w:val="00C733EB"/>
    <w:rsid w:val="00C80A8F"/>
    <w:rsid w:val="00CA41BE"/>
    <w:rsid w:val="00CC7B97"/>
    <w:rsid w:val="00CD498F"/>
    <w:rsid w:val="00CE3F99"/>
    <w:rsid w:val="00D03C49"/>
    <w:rsid w:val="00D07B8C"/>
    <w:rsid w:val="00D60ACE"/>
    <w:rsid w:val="00D60DB2"/>
    <w:rsid w:val="00D644E5"/>
    <w:rsid w:val="00D74BFF"/>
    <w:rsid w:val="00D83D6C"/>
    <w:rsid w:val="00D87F2E"/>
    <w:rsid w:val="00D93609"/>
    <w:rsid w:val="00D95FC5"/>
    <w:rsid w:val="00DA0A0E"/>
    <w:rsid w:val="00DA6CEC"/>
    <w:rsid w:val="00DB6F73"/>
    <w:rsid w:val="00E15386"/>
    <w:rsid w:val="00E20861"/>
    <w:rsid w:val="00E4791B"/>
    <w:rsid w:val="00E625E8"/>
    <w:rsid w:val="00E649A3"/>
    <w:rsid w:val="00E850E7"/>
    <w:rsid w:val="00E852A7"/>
    <w:rsid w:val="00E86D60"/>
    <w:rsid w:val="00E91EF8"/>
    <w:rsid w:val="00E921FB"/>
    <w:rsid w:val="00EC5BB9"/>
    <w:rsid w:val="00EC7046"/>
    <w:rsid w:val="00ED5B61"/>
    <w:rsid w:val="00EF5619"/>
    <w:rsid w:val="00F04E33"/>
    <w:rsid w:val="00F1037A"/>
    <w:rsid w:val="00F3350C"/>
    <w:rsid w:val="00F37BDF"/>
    <w:rsid w:val="00F410CC"/>
    <w:rsid w:val="00F426A4"/>
    <w:rsid w:val="00F652D8"/>
    <w:rsid w:val="00F84E4C"/>
    <w:rsid w:val="00F87B18"/>
    <w:rsid w:val="00F90451"/>
    <w:rsid w:val="00F94893"/>
    <w:rsid w:val="00FA0234"/>
    <w:rsid w:val="00FD484B"/>
    <w:rsid w:val="00FD7833"/>
    <w:rsid w:val="00FF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C921087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9892F-342D-4019-87A7-677EB48E4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AzmoonDraft.dot</Template>
  <TotalTime>0</TotalTime>
  <Pages>7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amir kouch</cp:lastModifiedBy>
  <cp:revision>2</cp:revision>
  <cp:lastPrinted>1900-12-31T19:30:00Z</cp:lastPrinted>
  <dcterms:created xsi:type="dcterms:W3CDTF">2023-01-02T05:43:00Z</dcterms:created>
  <dcterms:modified xsi:type="dcterms:W3CDTF">2023-01-02T05:43:00Z</dcterms:modified>
</cp:coreProperties>
</file>